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Newport West and Islwyn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Newport West and Islwyn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Newport West and Islwyn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Newport West and Islwyn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Newport West and Islwyn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Newport West and Islwyn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57.7% </w:t>
      </w:r>
      <w:r w:rsidRPr="004747BF">
        <w:rPr>
          <w:rFonts w:ascii="Libre Franklin Light" w:eastAsia="Times New Roman" w:hAnsi="Libre Franklin Light" w:cs="Calibri Light"/>
        </w:rPr>
        <w:t xml:space="preserve">of those respondents classified as PGSI 8+ in Newport West and Islwyn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Newport West and Islwyn is estimated to be </w:t>
      </w:r>
      <w:r w:rsidRPr="00773DF7">
        <w:rPr>
          <w:rFonts w:ascii="Libre Franklin Light" w:eastAsia="Times New Roman" w:hAnsi="Libre Franklin Light" w:cs="Calibri Light"/>
          <w:b/>
          <w:bCs/>
          <w:color w:val="C45911" w:themeColor="accent2" w:themeShade="BF"/>
        </w:rPr>
        <w:t xml:space="preserve">£1,522,018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Newport West and Islwyn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 West and Islwyn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 West and Islwyn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Newport West and Islwyn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port West and Islwy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Newport West and Islwyn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port West and Islwy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Newport West and Islwyn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 West and Islwyn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port West and Islwy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Newport West and Islwyn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Newport West and Islwyn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 West and Islwyn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Newport West and Islwyn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Newport West and Islwyn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Newport West and Islwyn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£1,522,018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Newport West and Islwyn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£512,695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£36,728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£918,536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£1,522,018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Newport West and Islwyn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Newport West and Islwyn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West and Islwyn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West and Islwyn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West and Islwyn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West and Islwyn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Newport West and Islwyn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Newport West and Islwyn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 West and Islwyn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 West and Islwyn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Newport West and Islwyn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Newport West and Islwyn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CAF23F3-9EF7-4EF4-BC23-2050073BEC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